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Central Ayrshire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Central Ayrshire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Central Ayrshire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Central Ayrshire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Central Ayrshire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Central Ayrshire are estimated to have a score of 1-2 on the PGSI (low-risk gambling), whilst </w:t>
      </w:r>
      <w:r w:rsidRPr="00773DF7">
        <w:rPr>
          <w:rFonts w:ascii="Libre Franklin Light" w:hAnsi="Libre Franklin Light" w:cs="Calibri Light"/>
          <w:b/>
          <w:bCs/>
          <w:color w:val="C45911" w:themeColor="accent2" w:themeShade="BF"/>
        </w:rPr>
        <w:t xml:space="preserve">1.8%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61.8% </w:t>
      </w:r>
      <w:r w:rsidRPr="004747BF">
        <w:rPr>
          <w:rFonts w:ascii="Libre Franklin Light" w:eastAsia="Times New Roman" w:hAnsi="Libre Franklin Light" w:cs="Calibri Light"/>
        </w:rPr>
        <w:t xml:space="preserve">of those respondents classified as PGSI 8+ in Central Ayrshire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Central Ayrshire is estimated to be </w:t>
      </w:r>
      <w:r w:rsidRPr="00773DF7">
        <w:rPr>
          <w:rFonts w:ascii="Libre Franklin Light" w:eastAsia="Times New Roman" w:hAnsi="Libre Franklin Light" w:cs="Calibri Light"/>
          <w:b/>
          <w:bCs/>
          <w:color w:val="C45911" w:themeColor="accent2" w:themeShade="BF"/>
        </w:rPr>
        <w:t xml:space="preserve">£1,893,208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Central Ayrshire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Central Ayrshire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Central Ayrshire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Central Ayrshire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entral Ayr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Central Ayrshire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entral Ayr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Central Ayrshire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Central Ayrshire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entral Ayr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Central Ayrshire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Central Ayrshire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Central Ayrshire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77.8%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Central Ayrshire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Central Ayrshire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Central Ayrshire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£1,893,208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Central Ayrshire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£30,837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£637,732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£45,685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£12,849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£23,556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£1,142,549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£1,893,208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Central Ayrshire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Central Ayrshire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Ayrshire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Ayrshire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Ayrshire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Central Ayrshire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Central Ayrshire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Central Ayrshire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Central Ayrshire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Central Ayrshire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Central Ayrshire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Central Ayrshire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6FD92CC-F22D-4A63-9168-D9780EA40F4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